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13B521C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F55DBB">
        <w:rPr>
          <w:rStyle w:val="Strong"/>
          <w:rFonts w:asciiTheme="minorHAnsi" w:hAnsiTheme="minorHAnsi" w:cstheme="minorHAnsi"/>
          <w:lang w:val="en-GB"/>
        </w:rPr>
        <w:t>25-G0</w:t>
      </w:r>
      <w:r w:rsidR="00C64C7E">
        <w:rPr>
          <w:rStyle w:val="Strong"/>
          <w:rFonts w:asciiTheme="minorHAnsi" w:hAnsiTheme="minorHAnsi" w:cstheme="minorHAnsi"/>
          <w:lang w:val="en-GB"/>
        </w:rPr>
        <w:t>0</w:t>
      </w:r>
      <w:r w:rsidR="00D4597B">
        <w:rPr>
          <w:rStyle w:val="Strong"/>
          <w:rFonts w:asciiTheme="minorHAnsi" w:hAnsiTheme="minorHAnsi" w:cstheme="minorHAnsi"/>
          <w:lang w:val="en-GB"/>
        </w:rPr>
        <w:t>1</w:t>
      </w:r>
      <w:r w:rsidR="00F55DBB">
        <w:rPr>
          <w:rStyle w:val="Strong"/>
          <w:rFonts w:asciiTheme="minorHAnsi" w:hAnsiTheme="minorHAnsi" w:cstheme="minorHAnsi"/>
          <w:lang w:val="en-GB"/>
        </w:rPr>
        <w:t>-2</w:t>
      </w:r>
      <w:r w:rsidR="00D4597B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7ABC610A" w14:textId="14ABA40C" w:rsidR="00F55DBB" w:rsidRDefault="00F55DBB" w:rsidP="00F55DBB">
      <w:r>
        <w:t xml:space="preserve">The </w:t>
      </w:r>
      <w:r w:rsidR="00D4597B">
        <w:t>mobile/container office will be purchased for the Ministry for the purposes below</w:t>
      </w:r>
    </w:p>
    <w:p w14:paraId="66D1F703" w14:textId="7AE9F44F" w:rsidR="00D4597B" w:rsidRDefault="00D4597B" w:rsidP="00F55DBB">
      <w:r>
        <w:t>-to use during parliaments</w:t>
      </w:r>
    </w:p>
    <w:p w14:paraId="688050AA" w14:textId="7AD76B69" w:rsidR="00D4597B" w:rsidRDefault="00D4597B" w:rsidP="00F55DBB">
      <w:r>
        <w:t>-to use for standby boardroom</w:t>
      </w:r>
    </w:p>
    <w:p w14:paraId="15CD868B" w14:textId="3C521169" w:rsidR="00A74177" w:rsidRPr="00F55DBB" w:rsidRDefault="00A74177" w:rsidP="00F55DBB">
      <w:r>
        <w:t>-for official meetings.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29E1FB68" w14:textId="43BCF021" w:rsidR="00F55DBB" w:rsidRDefault="00E8770D" w:rsidP="00C44890">
      <w:pPr>
        <w:rPr>
          <w:lang w:val="en-GB"/>
        </w:rPr>
      </w:pPr>
      <w:r>
        <w:rPr>
          <w:lang w:val="en-GB"/>
        </w:rPr>
        <w:t xml:space="preserve">Please refer to </w:t>
      </w:r>
      <w:r w:rsidRPr="00E8770D">
        <w:rPr>
          <w:b/>
          <w:bCs/>
          <w:lang w:val="en-GB"/>
        </w:rPr>
        <w:t>“template 2: Instruction on how to submit to quotation, page 5”</w:t>
      </w:r>
      <w:r>
        <w:rPr>
          <w:lang w:val="en-GB"/>
        </w:rPr>
        <w:t xml:space="preserve"> for the required documents</w:t>
      </w:r>
    </w:p>
    <w:p w14:paraId="6279311D" w14:textId="7068E73D" w:rsidR="00E8770D" w:rsidRPr="00492684" w:rsidRDefault="00E8770D" w:rsidP="00C44890">
      <w:pPr>
        <w:rPr>
          <w:lang w:val="en-GB"/>
        </w:rPr>
      </w:pPr>
      <w:r>
        <w:rPr>
          <w:lang w:val="en-GB"/>
        </w:rPr>
        <w:t>Also refer to template 5: Evaluation criteria” for the detailed information of the how the evaluation will be conducted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21A8BD94" w:rsidR="00C44890" w:rsidRPr="00492684" w:rsidRDefault="00F55DBB" w:rsidP="00C44890">
      <w:pPr>
        <w:rPr>
          <w:lang w:val="en-GB"/>
        </w:rPr>
      </w:pPr>
      <w:r>
        <w:rPr>
          <w:lang w:val="en-GB"/>
        </w:rPr>
        <w:t xml:space="preserve">A detailed installation services </w:t>
      </w:r>
      <w:r w:rsidR="00D4597B">
        <w:rPr>
          <w:lang w:val="en-GB"/>
        </w:rPr>
        <w:t>when required as necessary or free installation service.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19634FDB" w:rsidR="00C44890" w:rsidRPr="00492684" w:rsidRDefault="00D4597B" w:rsidP="00C44890">
      <w:pPr>
        <w:rPr>
          <w:lang w:val="en-GB"/>
        </w:rPr>
      </w:pPr>
      <w:r>
        <w:rPr>
          <w:lang w:val="en-GB"/>
        </w:rPr>
        <w:t xml:space="preserve">April to June or at the earliest is preferrable.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195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293862B" w:rsidR="002A4740" w:rsidRPr="00492684" w:rsidRDefault="00BA713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Size 20 container</w:t>
            </w:r>
            <w:r w:rsidR="00195A5E">
              <w:rPr>
                <w:lang w:val="en-GB"/>
              </w:rPr>
              <w:t xml:space="preserve"> with layout-provide quotation</w:t>
            </w: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57193253" w:rsidR="002A4740" w:rsidRPr="00492684" w:rsidRDefault="00A741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</w:t>
            </w:r>
            <w:r w:rsidR="00BA713A">
              <w:rPr>
                <w:lang w:val="en-GB"/>
              </w:rPr>
              <w:t>hotos</w:t>
            </w:r>
            <w:r>
              <w:rPr>
                <w:lang w:val="en-GB"/>
              </w:rPr>
              <w:t xml:space="preserve"> of furniture inside and outside</w:t>
            </w: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38BF0B9C" w:rsidR="002A4740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Number of occupants</w:t>
            </w: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95A5E" w:rsidRPr="00492684" w14:paraId="643DC74D" w14:textId="77777777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6327ADB" w14:textId="3113C5D1" w:rsidR="00195A5E" w:rsidRPr="00492684" w:rsidRDefault="00195A5E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699FFF7E" w14:textId="2F9CA301" w:rsidR="00195A5E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Air condition capacity</w:t>
            </w:r>
          </w:p>
        </w:tc>
        <w:tc>
          <w:tcPr>
            <w:tcW w:w="1134" w:type="dxa"/>
          </w:tcPr>
          <w:p w14:paraId="3A19801B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F5464E5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3AFA445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95A5E" w:rsidRPr="00492684" w14:paraId="21C58C8C" w14:textId="77777777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AB39D4A" w14:textId="32AD8AA3" w:rsidR="00195A5E" w:rsidRDefault="00195A5E" w:rsidP="00C44890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678" w:type="dxa"/>
          </w:tcPr>
          <w:p w14:paraId="47A5E7D0" w14:textId="7A4EDC0C" w:rsidR="00195A5E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Reliable power and safe electrical installation</w:t>
            </w:r>
          </w:p>
        </w:tc>
        <w:tc>
          <w:tcPr>
            <w:tcW w:w="1134" w:type="dxa"/>
          </w:tcPr>
          <w:p w14:paraId="42BAFECA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1ACD5843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2BFC3C0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95A5E" w:rsidRPr="00492684" w14:paraId="17E5951A" w14:textId="77777777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16AF84" w14:textId="5D95B92C" w:rsidR="00195A5E" w:rsidRDefault="00195A5E" w:rsidP="00C44890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678" w:type="dxa"/>
          </w:tcPr>
          <w:p w14:paraId="0E5846DA" w14:textId="6181B7BD" w:rsidR="00195A5E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Warranty</w:t>
            </w:r>
          </w:p>
        </w:tc>
        <w:tc>
          <w:tcPr>
            <w:tcW w:w="1134" w:type="dxa"/>
          </w:tcPr>
          <w:p w14:paraId="6BA2E240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62CE8EE9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94D5C95" w14:textId="77777777" w:rsidR="00195A5E" w:rsidRPr="00492684" w:rsidRDefault="00195A5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A74177" w:rsidRPr="00492684" w14:paraId="299B733A" w14:textId="77777777" w:rsidTr="00195A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5E215C2" w14:textId="4BA03FC7" w:rsidR="00A74177" w:rsidRDefault="00A74177" w:rsidP="00C44890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678" w:type="dxa"/>
          </w:tcPr>
          <w:p w14:paraId="6D6975DC" w14:textId="024AE498" w:rsidR="00A74177" w:rsidRDefault="00A741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Mobile office trailer</w:t>
            </w:r>
          </w:p>
        </w:tc>
        <w:tc>
          <w:tcPr>
            <w:tcW w:w="1134" w:type="dxa"/>
          </w:tcPr>
          <w:p w14:paraId="01DB7695" w14:textId="77777777" w:rsidR="00A74177" w:rsidRPr="00492684" w:rsidRDefault="00A741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60D6C4" w14:textId="77777777" w:rsidR="00A74177" w:rsidRPr="00492684" w:rsidRDefault="00A741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D1C1697" w14:textId="77777777" w:rsidR="00A74177" w:rsidRPr="00492684" w:rsidRDefault="00A741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05406" w14:textId="77777777" w:rsidR="005A6325" w:rsidRDefault="005A6325">
      <w:r>
        <w:separator/>
      </w:r>
    </w:p>
  </w:endnote>
  <w:endnote w:type="continuationSeparator" w:id="0">
    <w:p w14:paraId="443BA1CB" w14:textId="77777777" w:rsidR="005A6325" w:rsidRDefault="005A6325">
      <w:r>
        <w:continuationSeparator/>
      </w:r>
    </w:p>
  </w:endnote>
  <w:endnote w:type="continuationNotice" w:id="1">
    <w:p w14:paraId="1FBBEFAA" w14:textId="77777777" w:rsidR="005A6325" w:rsidRDefault="005A63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A1A344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8770D">
      <w:rPr>
        <w:noProof/>
      </w:rPr>
      <w:t>2026-05-15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49BDC" w14:textId="77777777" w:rsidR="005A6325" w:rsidRDefault="005A6325">
      <w:r>
        <w:separator/>
      </w:r>
    </w:p>
  </w:footnote>
  <w:footnote w:type="continuationSeparator" w:id="0">
    <w:p w14:paraId="35CEC47E" w14:textId="77777777" w:rsidR="005A6325" w:rsidRDefault="005A6325">
      <w:r>
        <w:continuationSeparator/>
      </w:r>
    </w:p>
  </w:footnote>
  <w:footnote w:type="continuationNotice" w:id="1">
    <w:p w14:paraId="4A0F5306" w14:textId="77777777" w:rsidR="005A6325" w:rsidRDefault="005A63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0095ED59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648410">
    <w:abstractNumId w:val="1"/>
  </w:num>
  <w:num w:numId="2" w16cid:durableId="389308329">
    <w:abstractNumId w:val="13"/>
  </w:num>
  <w:num w:numId="3" w16cid:durableId="1162891576">
    <w:abstractNumId w:val="14"/>
  </w:num>
  <w:num w:numId="4" w16cid:durableId="114759742">
    <w:abstractNumId w:val="5"/>
  </w:num>
  <w:num w:numId="5" w16cid:durableId="1976831666">
    <w:abstractNumId w:val="4"/>
  </w:num>
  <w:num w:numId="6" w16cid:durableId="151722767">
    <w:abstractNumId w:val="9"/>
  </w:num>
  <w:num w:numId="7" w16cid:durableId="256720175">
    <w:abstractNumId w:val="6"/>
  </w:num>
  <w:num w:numId="8" w16cid:durableId="1450776938">
    <w:abstractNumId w:val="11"/>
  </w:num>
  <w:num w:numId="9" w16cid:durableId="1146970478">
    <w:abstractNumId w:val="0"/>
  </w:num>
  <w:num w:numId="10" w16cid:durableId="1374691737">
    <w:abstractNumId w:val="10"/>
  </w:num>
  <w:num w:numId="11" w16cid:durableId="341861364">
    <w:abstractNumId w:val="2"/>
  </w:num>
  <w:num w:numId="12" w16cid:durableId="1441755493">
    <w:abstractNumId w:val="8"/>
  </w:num>
  <w:num w:numId="13" w16cid:durableId="1104306907">
    <w:abstractNumId w:val="12"/>
  </w:num>
  <w:num w:numId="14" w16cid:durableId="1823035672">
    <w:abstractNumId w:val="3"/>
  </w:num>
  <w:num w:numId="15" w16cid:durableId="124757426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2B7F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3B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38A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5A5E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0BFB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6622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3D5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08A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325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2E6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2873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12A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3946"/>
    <w:rsid w:val="00990E7B"/>
    <w:rsid w:val="009916F3"/>
    <w:rsid w:val="009921BE"/>
    <w:rsid w:val="00992B69"/>
    <w:rsid w:val="00992F9D"/>
    <w:rsid w:val="0099323C"/>
    <w:rsid w:val="009933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177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87469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13A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4C7E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97B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280E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24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70D"/>
    <w:rsid w:val="00E91499"/>
    <w:rsid w:val="00E949ED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7ED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DBB"/>
    <w:rsid w:val="00F5758C"/>
    <w:rsid w:val="00F578F9"/>
    <w:rsid w:val="00F57B56"/>
    <w:rsid w:val="00F62042"/>
    <w:rsid w:val="00F64364"/>
    <w:rsid w:val="00F6517D"/>
    <w:rsid w:val="00F651D9"/>
    <w:rsid w:val="00F6546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5EC7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32</TotalTime>
  <Pages>3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1095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12</cp:revision>
  <cp:lastPrinted>2013-10-18T08:32:00Z</cp:lastPrinted>
  <dcterms:created xsi:type="dcterms:W3CDTF">2020-07-06T12:33:00Z</dcterms:created>
  <dcterms:modified xsi:type="dcterms:W3CDTF">2026-05-15T02:38:00Z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